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b"/>
        <w:tblW w:w="10139" w:type="dxa"/>
        <w:jc w:val="center"/>
        <w:tblBorders>
          <w:lef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40"/>
        <w:gridCol w:w="840"/>
        <w:gridCol w:w="2352"/>
        <w:gridCol w:w="3079"/>
        <w:gridCol w:w="826"/>
        <w:gridCol w:w="2202"/>
      </w:tblGrid>
      <w:tr w:rsidR="0068598F" w:rsidRPr="0068598F" w14:paraId="63140673" w14:textId="77777777" w:rsidTr="005F3EA9">
        <w:trPr>
          <w:cantSplit/>
          <w:jc w:val="center"/>
        </w:trPr>
        <w:tc>
          <w:tcPr>
            <w:tcW w:w="1680" w:type="dxa"/>
            <w:gridSpan w:val="2"/>
            <w:tcBorders>
              <w:top w:val="nil"/>
            </w:tcBorders>
          </w:tcPr>
          <w:p w14:paraId="4AB4C24C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</w:rPr>
            </w:pPr>
            <w:r w:rsidRPr="0068598F">
              <w:rPr>
                <w:b/>
                <w:lang w:val="ru-RU"/>
              </w:rPr>
              <w:t>Разрешение</w:t>
            </w:r>
          </w:p>
        </w:tc>
        <w:tc>
          <w:tcPr>
            <w:tcW w:w="2352" w:type="dxa"/>
            <w:tcBorders>
              <w:top w:val="nil"/>
              <w:bottom w:val="single" w:sz="4" w:space="0" w:color="auto"/>
            </w:tcBorders>
          </w:tcPr>
          <w:p w14:paraId="138EBECB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Обозначение</w:t>
            </w:r>
          </w:p>
        </w:tc>
        <w:tc>
          <w:tcPr>
            <w:tcW w:w="6107" w:type="dxa"/>
            <w:gridSpan w:val="3"/>
            <w:tcBorders>
              <w:top w:val="nil"/>
              <w:bottom w:val="single" w:sz="4" w:space="0" w:color="auto"/>
            </w:tcBorders>
          </w:tcPr>
          <w:p w14:paraId="663A3BC6" w14:textId="24E24803" w:rsidR="0068598F" w:rsidRPr="00E225CC" w:rsidRDefault="005F6486" w:rsidP="0068598F">
            <w:pPr>
              <w:pStyle w:val="a6"/>
              <w:spacing w:before="80" w:after="80"/>
            </w:pPr>
            <w:proofErr w:type="spellStart"/>
            <w:r>
              <w:t>Арх</w:t>
            </w:r>
            <w:proofErr w:type="spellEnd"/>
            <w:r>
              <w:t>.№ 18167 шифр:1632-2021-00-ПОС</w:t>
            </w:r>
          </w:p>
        </w:tc>
      </w:tr>
      <w:tr w:rsidR="0068598F" w:rsidRPr="0068598F" w14:paraId="1A80F19E" w14:textId="77777777" w:rsidTr="005F3EA9">
        <w:trPr>
          <w:cantSplit/>
          <w:jc w:val="center"/>
        </w:trPr>
        <w:tc>
          <w:tcPr>
            <w:tcW w:w="1680" w:type="dxa"/>
            <w:gridSpan w:val="2"/>
          </w:tcPr>
          <w:p w14:paraId="12485CB8" w14:textId="0E27B89E" w:rsidR="0068598F" w:rsidRPr="0068598F" w:rsidRDefault="005F6486" w:rsidP="0068598F">
            <w:pPr>
              <w:pStyle w:val="a6"/>
              <w:spacing w:before="80" w:after="80"/>
            </w:pPr>
            <w:r w:rsidRPr="000B62B8">
              <w:rPr>
                <w:highlight w:val="yellow"/>
              </w:rPr>
              <w:t>123-24</w:t>
            </w:r>
          </w:p>
        </w:tc>
        <w:tc>
          <w:tcPr>
            <w:tcW w:w="2352" w:type="dxa"/>
            <w:tcBorders>
              <w:top w:val="single" w:sz="4" w:space="0" w:color="auto"/>
            </w:tcBorders>
          </w:tcPr>
          <w:p w14:paraId="7D19CABE" w14:textId="77777777" w:rsidR="0068598F" w:rsidRPr="005F3EA9" w:rsidRDefault="005F3EA9" w:rsidP="0068598F">
            <w:pPr>
              <w:pStyle w:val="a6"/>
              <w:spacing w:before="80" w:after="80"/>
              <w:rPr>
                <w:lang w:val="ru-RU"/>
              </w:rPr>
            </w:pPr>
            <w:r w:rsidRPr="005F3EA9">
              <w:rPr>
                <w:b/>
                <w:lang w:val="ru-RU"/>
              </w:rPr>
              <w:t>Наименование объекта строительства</w:t>
            </w:r>
          </w:p>
        </w:tc>
        <w:tc>
          <w:tcPr>
            <w:tcW w:w="6107" w:type="dxa"/>
            <w:gridSpan w:val="3"/>
            <w:tcBorders>
              <w:top w:val="single" w:sz="4" w:space="0" w:color="auto"/>
            </w:tcBorders>
          </w:tcPr>
          <w:p w14:paraId="6183DB4D" w14:textId="1101D3D1" w:rsidR="0068598F" w:rsidRPr="0068598F" w:rsidRDefault="005F6486" w:rsidP="0068598F">
            <w:pPr>
              <w:pStyle w:val="a6"/>
              <w:spacing w:before="80" w:after="80"/>
            </w:pPr>
            <w:r w:rsidRPr="005F6486">
              <w:rPr>
                <w:lang w:val="ru-RU"/>
              </w:rPr>
              <w:t xml:space="preserve">Терминал по перевалке минеральных удобрений в Морском торговом порту Усть-Луга. </w:t>
            </w:r>
            <w:proofErr w:type="spellStart"/>
            <w:r>
              <w:t>Береговые</w:t>
            </w:r>
            <w:proofErr w:type="spellEnd"/>
            <w:r>
              <w:t xml:space="preserve"> </w:t>
            </w:r>
            <w:proofErr w:type="spellStart"/>
            <w:r>
              <w:t>объекты</w:t>
            </w:r>
            <w:proofErr w:type="spellEnd"/>
            <w:r>
              <w:t xml:space="preserve"> </w:t>
            </w:r>
            <w:proofErr w:type="spellStart"/>
            <w:r>
              <w:t>терминала</w:t>
            </w:r>
            <w:proofErr w:type="spellEnd"/>
            <w:r>
              <w:t xml:space="preserve">. </w:t>
            </w:r>
            <w:r>
              <w:br/>
            </w:r>
            <w:proofErr w:type="spellStart"/>
            <w:r>
              <w:t>Проект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  <w:proofErr w:type="spellStart"/>
            <w:r>
              <w:t>строительства</w:t>
            </w:r>
            <w:proofErr w:type="spellEnd"/>
          </w:p>
        </w:tc>
      </w:tr>
      <w:tr w:rsidR="0068598F" w:rsidRPr="0068598F" w14:paraId="3C77BC3D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5FC1E94D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Изм.</w:t>
            </w:r>
          </w:p>
        </w:tc>
        <w:tc>
          <w:tcPr>
            <w:tcW w:w="840" w:type="dxa"/>
            <w:vAlign w:val="center"/>
          </w:tcPr>
          <w:p w14:paraId="2D2023F0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Лист</w:t>
            </w:r>
          </w:p>
        </w:tc>
        <w:tc>
          <w:tcPr>
            <w:tcW w:w="5431" w:type="dxa"/>
            <w:gridSpan w:val="2"/>
            <w:vAlign w:val="center"/>
          </w:tcPr>
          <w:p w14:paraId="450F766B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Содержание изменения</w:t>
            </w:r>
          </w:p>
        </w:tc>
        <w:tc>
          <w:tcPr>
            <w:tcW w:w="826" w:type="dxa"/>
            <w:vAlign w:val="center"/>
          </w:tcPr>
          <w:p w14:paraId="7D3EC49A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Код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6C095110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Примечание</w:t>
            </w:r>
          </w:p>
        </w:tc>
      </w:tr>
      <w:tr w:rsidR="005F6486" w:rsidRPr="0068598F" w14:paraId="09C35634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18D34E65" w14:textId="23A0BE70" w:rsidR="005F6486" w:rsidRPr="0068598F" w:rsidRDefault="00FC1CD4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840" w:type="dxa"/>
            <w:vAlign w:val="center"/>
          </w:tcPr>
          <w:p w14:paraId="7D7330F6" w14:textId="76E5FA72" w:rsidR="005F6486" w:rsidRPr="0068598F" w:rsidRDefault="000B62B8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88</w:t>
            </w:r>
          </w:p>
        </w:tc>
        <w:tc>
          <w:tcPr>
            <w:tcW w:w="5431" w:type="dxa"/>
            <w:gridSpan w:val="2"/>
            <w:vAlign w:val="center"/>
          </w:tcPr>
          <w:p w14:paraId="472A3704" w14:textId="75B4F43F" w:rsidR="000B62B8" w:rsidRPr="000B62B8" w:rsidRDefault="000B62B8" w:rsidP="000B62B8">
            <w:pPr>
              <w:pStyle w:val="aff"/>
              <w:ind w:firstLine="0"/>
              <w:rPr>
                <w:rFonts w:ascii="Times New Roman" w:hAnsi="Times New Roman"/>
                <w:szCs w:val="24"/>
                <w:u w:val="single"/>
              </w:rPr>
            </w:pPr>
            <w:r w:rsidRPr="000B62B8">
              <w:rPr>
                <w:sz w:val="22"/>
                <w:szCs w:val="24"/>
              </w:rPr>
              <w:t>Д</w:t>
            </w:r>
            <w:r w:rsidRPr="000B62B8">
              <w:rPr>
                <w:sz w:val="22"/>
                <w:szCs w:val="24"/>
              </w:rPr>
              <w:t>обавлено указание по емкостям поверхностных стоков в металлические емко</w:t>
            </w:r>
            <w:r w:rsidRPr="0008605D">
              <w:rPr>
                <w:rFonts w:ascii="Times New Roman" w:hAnsi="Times New Roman"/>
                <w:szCs w:val="24"/>
              </w:rPr>
              <w:t xml:space="preserve">сти </w:t>
            </w:r>
            <w:r w:rsidRPr="000B62B8">
              <w:rPr>
                <w:rFonts w:ascii="Times New Roman" w:hAnsi="Times New Roman"/>
                <w:i/>
                <w:szCs w:val="24"/>
              </w:rPr>
              <w:t>(или аналог)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14:paraId="398D72CA" w14:textId="089E3F15" w:rsidR="005F6486" w:rsidRPr="0068598F" w:rsidRDefault="005F6486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02797D2A" w14:textId="77777777" w:rsidR="005F6486" w:rsidRPr="0068598F" w:rsidRDefault="005F6486" w:rsidP="0068598F">
            <w:pPr>
              <w:pStyle w:val="a6"/>
              <w:spacing w:before="80" w:after="80"/>
              <w:rPr>
                <w:b/>
                <w:lang w:val="ru-RU"/>
              </w:rPr>
            </w:pPr>
          </w:p>
        </w:tc>
      </w:tr>
      <w:tr w:rsidR="000B62B8" w:rsidRPr="0068598F" w14:paraId="4509541B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276FFA83" w14:textId="56470429" w:rsidR="000B62B8" w:rsidRDefault="000B62B8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840" w:type="dxa"/>
            <w:vAlign w:val="center"/>
          </w:tcPr>
          <w:p w14:paraId="0DEA2E7D" w14:textId="4587272A" w:rsidR="000B62B8" w:rsidRDefault="000B62B8" w:rsidP="0068598F">
            <w:pPr>
              <w:pStyle w:val="a6"/>
              <w:spacing w:before="80" w:after="80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стройгенплан</w:t>
            </w:r>
            <w:proofErr w:type="spellEnd"/>
          </w:p>
        </w:tc>
        <w:tc>
          <w:tcPr>
            <w:tcW w:w="5431" w:type="dxa"/>
            <w:gridSpan w:val="2"/>
            <w:vAlign w:val="center"/>
          </w:tcPr>
          <w:p w14:paraId="6C061C0B" w14:textId="4C3F829E" w:rsidR="000B62B8" w:rsidRPr="005F6486" w:rsidRDefault="000B62B8" w:rsidP="000B62B8">
            <w:pPr>
              <w:pStyle w:val="a6"/>
              <w:spacing w:before="80" w:after="80"/>
              <w:jc w:val="left"/>
              <w:rPr>
                <w:lang w:val="ru-RU"/>
              </w:rPr>
            </w:pPr>
            <w:r>
              <w:rPr>
                <w:lang w:val="ru-RU"/>
              </w:rPr>
              <w:t>Скорректирована схема расположения емкостей для сбора поверхностных стоков</w:t>
            </w:r>
          </w:p>
        </w:tc>
        <w:tc>
          <w:tcPr>
            <w:tcW w:w="826" w:type="dxa"/>
            <w:vAlign w:val="center"/>
          </w:tcPr>
          <w:p w14:paraId="416EB966" w14:textId="77777777" w:rsidR="000B62B8" w:rsidRDefault="000B62B8" w:rsidP="0068598F">
            <w:pPr>
              <w:pStyle w:val="a6"/>
              <w:spacing w:before="80" w:after="80"/>
              <w:rPr>
                <w:b/>
                <w:lang w:val="ru-RU"/>
              </w:rPr>
            </w:pP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4FCB4B01" w14:textId="77777777" w:rsidR="000B62B8" w:rsidRPr="0068598F" w:rsidRDefault="000B62B8" w:rsidP="0068598F">
            <w:pPr>
              <w:pStyle w:val="a6"/>
              <w:spacing w:before="80" w:after="80"/>
              <w:rPr>
                <w:b/>
                <w:lang w:val="ru-RU"/>
              </w:rPr>
            </w:pPr>
          </w:p>
        </w:tc>
      </w:tr>
    </w:tbl>
    <w:p w14:paraId="485A2044" w14:textId="77777777" w:rsidR="0068598F" w:rsidRDefault="0068598F" w:rsidP="00696DDD"/>
    <w:p w14:paraId="4494A453" w14:textId="77777777" w:rsidR="005F3EA9" w:rsidRPr="0068598F" w:rsidRDefault="005F3EA9" w:rsidP="00696DDD">
      <w:bookmarkStart w:id="0" w:name="_GoBack"/>
      <w:bookmarkEnd w:id="0"/>
    </w:p>
    <w:sectPr w:rsidR="005F3EA9" w:rsidRPr="0068598F" w:rsidSect="005F6486">
      <w:footerReference w:type="default" r:id="rId8"/>
      <w:footerReference w:type="first" r:id="rId9"/>
      <w:pgSz w:w="11906" w:h="16838" w:code="9"/>
      <w:pgMar w:top="-284" w:right="624" w:bottom="1134" w:left="1814" w:header="624" w:footer="62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D4261" w14:textId="77777777" w:rsidR="00A942E8" w:rsidRDefault="00A942E8">
      <w:r>
        <w:separator/>
      </w:r>
    </w:p>
  </w:endnote>
  <w:endnote w:type="continuationSeparator" w:id="0">
    <w:p w14:paraId="68D7CB99" w14:textId="77777777" w:rsidR="00A942E8" w:rsidRDefault="00A9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8803"/>
      <w:gridCol w:w="709"/>
      <w:gridCol w:w="638"/>
    </w:tblGrid>
    <w:tr w:rsidR="001C0377" w14:paraId="4F00AA62" w14:textId="77777777" w:rsidTr="001C0377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05615358" w14:textId="77777777" w:rsidR="001C0377" w:rsidRDefault="001C0377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01C6FD43" w14:textId="77777777" w:rsidR="001C0377" w:rsidRDefault="001C0377"/>
        <w:p w14:paraId="49EE9FD9" w14:textId="77777777" w:rsidR="001C0377" w:rsidRPr="001C0377" w:rsidRDefault="001C0377" w:rsidP="001C0377"/>
        <w:p w14:paraId="62771DA0" w14:textId="77777777" w:rsidR="001C0377" w:rsidRPr="001C0377" w:rsidRDefault="001C0377" w:rsidP="001C0377"/>
        <w:p w14:paraId="0EB87325" w14:textId="77777777" w:rsidR="001C0377" w:rsidRPr="001C0377" w:rsidRDefault="001C0377" w:rsidP="001C0377"/>
        <w:p w14:paraId="55261B1F" w14:textId="77777777" w:rsidR="001C0377" w:rsidRPr="001C0377" w:rsidRDefault="001C0377" w:rsidP="001C0377"/>
        <w:p w14:paraId="31EB5572" w14:textId="77777777" w:rsidR="001C0377" w:rsidRPr="001C0377" w:rsidRDefault="001C0377" w:rsidP="001C0377"/>
        <w:p w14:paraId="2C39C072" w14:textId="77777777" w:rsidR="001C0377" w:rsidRPr="001C0377" w:rsidRDefault="001C0377" w:rsidP="001C0377"/>
        <w:p w14:paraId="3E989A93" w14:textId="77777777" w:rsidR="001C0377" w:rsidRPr="001C0377" w:rsidRDefault="001C0377" w:rsidP="001C0377"/>
        <w:p w14:paraId="7F6EC5FA" w14:textId="77777777" w:rsidR="001C0377" w:rsidRPr="001C0377" w:rsidRDefault="001C0377" w:rsidP="001C0377"/>
        <w:p w14:paraId="57ADFA16" w14:textId="77777777" w:rsidR="001C0377" w:rsidRPr="001C0377" w:rsidRDefault="001C0377" w:rsidP="001C0377"/>
        <w:p w14:paraId="485FF7FB" w14:textId="77777777" w:rsidR="001C0377" w:rsidRPr="001C0377" w:rsidRDefault="001C0377" w:rsidP="001C0377"/>
        <w:p w14:paraId="24B937CB" w14:textId="77777777" w:rsidR="001C0377" w:rsidRPr="001C0377" w:rsidRDefault="001C0377" w:rsidP="001C0377"/>
        <w:p w14:paraId="709E37E4" w14:textId="77777777" w:rsidR="001C0377" w:rsidRPr="001C0377" w:rsidRDefault="001C0377" w:rsidP="001C0377"/>
        <w:p w14:paraId="00D31B2C" w14:textId="77777777" w:rsidR="001C0377" w:rsidRPr="001C0377" w:rsidRDefault="001C0377" w:rsidP="001C0377"/>
        <w:p w14:paraId="3DC6057B" w14:textId="77777777" w:rsidR="001C0377" w:rsidRPr="001C0377" w:rsidRDefault="001C0377" w:rsidP="001C0377"/>
        <w:p w14:paraId="70CD16C0" w14:textId="77777777" w:rsidR="001C0377" w:rsidRPr="001C0377" w:rsidRDefault="001C0377" w:rsidP="001C0377"/>
        <w:p w14:paraId="06EEAB9B" w14:textId="77777777" w:rsidR="001C0377" w:rsidRPr="001C0377" w:rsidRDefault="001C0377" w:rsidP="001C0377"/>
        <w:p w14:paraId="0D3A037F" w14:textId="77777777" w:rsidR="001C0377" w:rsidRPr="001C0377" w:rsidRDefault="001C0377" w:rsidP="001C0377"/>
        <w:p w14:paraId="05A4DCBB" w14:textId="77777777" w:rsidR="001C0377" w:rsidRDefault="001C0377" w:rsidP="001C0377"/>
        <w:p w14:paraId="20B4B140" w14:textId="77777777" w:rsidR="001C0377" w:rsidRPr="001C0377" w:rsidRDefault="001C0377" w:rsidP="001C0377">
          <w:pPr>
            <w:tabs>
              <w:tab w:val="left" w:pos="4710"/>
            </w:tabs>
          </w:pPr>
        </w:p>
      </w:tc>
    </w:tr>
    <w:tr w:rsidR="001C0377" w14:paraId="363817E8" w14:textId="77777777" w:rsidTr="005F3EA9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nil"/>
          </w:tcBorders>
          <w:textDirection w:val="btLr"/>
        </w:tcPr>
        <w:p w14:paraId="67954C0A" w14:textId="77777777" w:rsidR="001C0377" w:rsidRDefault="001C0377" w:rsidP="001C0377">
          <w:pPr>
            <w:pStyle w:val="a9"/>
            <w:ind w:left="113" w:right="113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6592FEB0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534184B9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138D7E6F" w14:textId="77777777" w:rsidR="001C0377" w:rsidRDefault="001C0377"/>
      </w:tc>
    </w:tr>
    <w:tr w:rsidR="001C0377" w14:paraId="0148A6A9" w14:textId="77777777" w:rsidTr="005F3EA9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nil"/>
          </w:tcBorders>
          <w:textDirection w:val="btLr"/>
        </w:tcPr>
        <w:p w14:paraId="20F9DFDF" w14:textId="77777777" w:rsidR="001C0377" w:rsidRPr="001C0377" w:rsidRDefault="001C0377" w:rsidP="001C0377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2D0E3785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1574A410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36C6BCE0" w14:textId="77777777" w:rsidR="001C0377" w:rsidRDefault="001C0377"/>
      </w:tc>
    </w:tr>
    <w:tr w:rsidR="001C0377" w14:paraId="5A697DDF" w14:textId="77777777" w:rsidTr="005F3EA9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nil"/>
          </w:tcBorders>
        </w:tcPr>
        <w:p w14:paraId="5B2E473B" w14:textId="77777777" w:rsidR="001C0377" w:rsidRDefault="001C0377">
          <w:pPr>
            <w:pStyle w:val="a9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196F983A" w14:textId="77777777" w:rsidR="001C0377" w:rsidRPr="001C0377" w:rsidRDefault="001C0377" w:rsidP="00E14487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692F9653" w14:textId="77777777" w:rsidR="001C0377" w:rsidRPr="001C0377" w:rsidRDefault="001C0377" w:rsidP="00E14487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61A6E343" w14:textId="77777777" w:rsidR="001C0377" w:rsidRDefault="001C0377"/>
      </w:tc>
    </w:tr>
    <w:tr w:rsidR="001C0377" w14:paraId="08150826" w14:textId="77777777" w:rsidTr="005F3EA9">
      <w:trPr>
        <w:cantSplit/>
        <w:trHeight w:hRule="exact" w:val="284"/>
      </w:trPr>
      <w:tc>
        <w:tcPr>
          <w:tcW w:w="384" w:type="dxa"/>
          <w:vMerge/>
          <w:tcBorders>
            <w:left w:val="nil"/>
            <w:right w:val="nil"/>
          </w:tcBorders>
        </w:tcPr>
        <w:p w14:paraId="1C0EA982" w14:textId="77777777" w:rsidR="001C0377" w:rsidRDefault="001C0377">
          <w:pPr>
            <w:pStyle w:val="a9"/>
          </w:pPr>
          <w:bookmarkStart w:id="1" w:name="invn1" w:colFirst="2" w:colLast="3"/>
        </w:p>
      </w:tc>
      <w:tc>
        <w:tcPr>
          <w:tcW w:w="344" w:type="dxa"/>
          <w:vMerge w:val="restart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79899D5D" w14:textId="77777777" w:rsidR="001C0377" w:rsidRPr="005F3E61" w:rsidRDefault="001C0377" w:rsidP="00E14487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</w:p>
      </w:tc>
      <w:tc>
        <w:tcPr>
          <w:tcW w:w="377" w:type="dxa"/>
          <w:vMerge w:val="restart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2F670161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1DACC52D" w14:textId="77777777" w:rsidR="001C0377" w:rsidRDefault="001C0377">
          <w:pPr>
            <w:pStyle w:val="a9"/>
            <w:rPr>
              <w:lang w:val="en-US"/>
            </w:rPr>
          </w:pPr>
        </w:p>
      </w:tc>
    </w:tr>
    <w:bookmarkEnd w:id="1"/>
    <w:tr w:rsidR="001C0377" w14:paraId="59A92034" w14:textId="77777777" w:rsidTr="00354939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nil"/>
          </w:tcBorders>
        </w:tcPr>
        <w:p w14:paraId="29E64125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015DE9C8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0ADE601F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tcMar>
            <w:right w:w="113" w:type="dxa"/>
          </w:tcMar>
          <w:vAlign w:val="center"/>
        </w:tcPr>
        <w:p w14:paraId="101A3D2A" w14:textId="77777777" w:rsidR="001C0377" w:rsidRDefault="001C0377" w:rsidP="005F3E61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354939" w14:paraId="7D56CE65" w14:textId="77777777" w:rsidTr="00354939">
      <w:trPr>
        <w:cantSplit/>
        <w:trHeight w:val="534"/>
      </w:trPr>
      <w:tc>
        <w:tcPr>
          <w:tcW w:w="384" w:type="dxa"/>
          <w:vMerge/>
          <w:tcBorders>
            <w:left w:val="nil"/>
            <w:right w:val="nil"/>
          </w:tcBorders>
        </w:tcPr>
        <w:p w14:paraId="484545F7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2499F970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4202F5F5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right w:val="single" w:sz="12" w:space="0" w:color="auto"/>
          </w:tcBorders>
          <w:vAlign w:val="center"/>
        </w:tcPr>
        <w:p w14:paraId="06A2A1A8" w14:textId="77777777" w:rsidR="00354939" w:rsidRPr="00846A6F" w:rsidRDefault="00354939" w:rsidP="005F3EA9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  <w:r>
            <w:rPr>
              <w:b/>
              <w:caps/>
              <w:sz w:val="24"/>
            </w:rPr>
            <w:t xml:space="preserve">   </w:t>
          </w:r>
        </w:p>
        <w:p w14:paraId="282061DB" w14:textId="77777777" w:rsidR="00354939" w:rsidRPr="001C0377" w:rsidRDefault="00354939" w:rsidP="001C0377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354939" w14:paraId="06EF9671" w14:textId="77777777" w:rsidTr="00354939">
      <w:trPr>
        <w:cantSplit/>
        <w:trHeight w:val="536"/>
      </w:trPr>
      <w:tc>
        <w:tcPr>
          <w:tcW w:w="384" w:type="dxa"/>
          <w:vMerge/>
          <w:tcBorders>
            <w:left w:val="nil"/>
            <w:right w:val="nil"/>
          </w:tcBorders>
        </w:tcPr>
        <w:p w14:paraId="0638EF9B" w14:textId="77777777" w:rsidR="00354939" w:rsidRDefault="00354939" w:rsidP="001C0377">
          <w:pPr>
            <w:pStyle w:val="a9"/>
            <w:rPr>
              <w:lang w:val="en-US"/>
            </w:rPr>
          </w:pPr>
          <w:bookmarkStart w:id="2" w:name="tbn" w:colFirst="10" w:colLast="10"/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514CCAF9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0A139F1B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880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CB90D2" w14:textId="77777777" w:rsidR="00354939" w:rsidRDefault="00354939" w:rsidP="001C0377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757FA319" w14:textId="77777777" w:rsidR="00354939" w:rsidRPr="005F3EA9" w:rsidRDefault="00354939" w:rsidP="001C0377">
          <w:pPr>
            <w:pStyle w:val="a9"/>
            <w:spacing w:before="0"/>
            <w:jc w:val="center"/>
            <w:rPr>
              <w:sz w:val="20"/>
            </w:rPr>
          </w:pPr>
          <w:r>
            <w:rPr>
              <w:sz w:val="20"/>
            </w:rPr>
            <w:t>Лист</w:t>
          </w:r>
        </w:p>
      </w:tc>
      <w:tc>
        <w:tcPr>
          <w:tcW w:w="63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CA0FBFB" w14:textId="77777777" w:rsidR="00354939" w:rsidRDefault="00354939" w:rsidP="001C0377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>
            <w:rPr>
              <w:rStyle w:val="af1"/>
              <w:noProof/>
              <w:sz w:val="22"/>
            </w:rPr>
            <w:t>2</w:t>
          </w:r>
          <w:r w:rsidRPr="005F3E61">
            <w:rPr>
              <w:rStyle w:val="af1"/>
              <w:sz w:val="22"/>
            </w:rPr>
            <w:fldChar w:fldCharType="end"/>
          </w:r>
        </w:p>
      </w:tc>
    </w:tr>
    <w:bookmarkEnd w:id="2"/>
  </w:tbl>
  <w:p w14:paraId="306B20C1" w14:textId="77777777" w:rsidR="00E523C6" w:rsidRDefault="00E523C6">
    <w:pPr>
      <w:pStyle w:val="a9"/>
      <w:spacing w:before="6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1124"/>
      <w:gridCol w:w="1124"/>
      <w:gridCol w:w="844"/>
      <w:gridCol w:w="557"/>
      <w:gridCol w:w="5154"/>
      <w:gridCol w:w="709"/>
      <w:gridCol w:w="638"/>
    </w:tblGrid>
    <w:tr w:rsidR="005F3EA9" w14:paraId="034624FD" w14:textId="77777777" w:rsidTr="00B4458B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2380FF8B" w14:textId="77777777" w:rsidR="005F3EA9" w:rsidRDefault="005F3EA9" w:rsidP="00B4458B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7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6D846D9" w14:textId="77777777" w:rsidR="005F3EA9" w:rsidRDefault="005F3EA9" w:rsidP="00B4458B"/>
        <w:p w14:paraId="5222B405" w14:textId="77777777" w:rsidR="005F3EA9" w:rsidRPr="001C0377" w:rsidRDefault="005F3EA9" w:rsidP="00B4458B"/>
        <w:p w14:paraId="1860FEB5" w14:textId="77777777" w:rsidR="005F3EA9" w:rsidRPr="001C0377" w:rsidRDefault="005F3EA9" w:rsidP="00B4458B"/>
        <w:p w14:paraId="5C1825E4" w14:textId="77777777" w:rsidR="005F3EA9" w:rsidRPr="001C0377" w:rsidRDefault="005F3EA9" w:rsidP="00B4458B"/>
        <w:p w14:paraId="25728840" w14:textId="77777777" w:rsidR="005F3EA9" w:rsidRPr="001C0377" w:rsidRDefault="005F3EA9" w:rsidP="00B4458B"/>
        <w:p w14:paraId="35E1D2B9" w14:textId="77777777" w:rsidR="005F3EA9" w:rsidRPr="001C0377" w:rsidRDefault="005F3EA9" w:rsidP="00B4458B"/>
        <w:p w14:paraId="335DC405" w14:textId="77777777" w:rsidR="005F3EA9" w:rsidRPr="001C0377" w:rsidRDefault="005F3EA9" w:rsidP="00B4458B"/>
        <w:p w14:paraId="2F35D23A" w14:textId="77777777" w:rsidR="005F3EA9" w:rsidRPr="001C0377" w:rsidRDefault="005F3EA9" w:rsidP="00B4458B"/>
        <w:p w14:paraId="3ECECFD1" w14:textId="77777777" w:rsidR="005F3EA9" w:rsidRPr="001C0377" w:rsidRDefault="005F3EA9" w:rsidP="00B4458B"/>
        <w:p w14:paraId="1F07491D" w14:textId="77777777" w:rsidR="005F3EA9" w:rsidRPr="001C0377" w:rsidRDefault="005F3EA9" w:rsidP="00B4458B"/>
        <w:p w14:paraId="758C9C3F" w14:textId="77777777" w:rsidR="005F3EA9" w:rsidRPr="001C0377" w:rsidRDefault="005F3EA9" w:rsidP="00B4458B"/>
        <w:p w14:paraId="2E531E5D" w14:textId="77777777" w:rsidR="005F3EA9" w:rsidRPr="001C0377" w:rsidRDefault="005F3EA9" w:rsidP="00B4458B"/>
        <w:p w14:paraId="45C0AAD4" w14:textId="77777777" w:rsidR="005F3EA9" w:rsidRPr="001C0377" w:rsidRDefault="005F3EA9" w:rsidP="00B4458B"/>
        <w:p w14:paraId="0B666714" w14:textId="77777777" w:rsidR="005F3EA9" w:rsidRPr="001C0377" w:rsidRDefault="005F3EA9" w:rsidP="00B4458B"/>
        <w:p w14:paraId="728D187E" w14:textId="77777777" w:rsidR="005F3EA9" w:rsidRPr="001C0377" w:rsidRDefault="005F3EA9" w:rsidP="00B4458B"/>
        <w:p w14:paraId="29F19CC0" w14:textId="77777777" w:rsidR="005F3EA9" w:rsidRPr="001C0377" w:rsidRDefault="005F3EA9" w:rsidP="00B4458B"/>
        <w:p w14:paraId="351738B5" w14:textId="77777777" w:rsidR="005F3EA9" w:rsidRDefault="005F3EA9" w:rsidP="00B4458B"/>
        <w:p w14:paraId="56E7521E" w14:textId="77777777" w:rsidR="005F3EA9" w:rsidRPr="001C0377" w:rsidRDefault="005F3EA9" w:rsidP="00B4458B">
          <w:pPr>
            <w:tabs>
              <w:tab w:val="left" w:pos="4710"/>
            </w:tabs>
          </w:pPr>
        </w:p>
      </w:tc>
    </w:tr>
    <w:tr w:rsidR="005F3EA9" w14:paraId="3AAFBD9B" w14:textId="77777777" w:rsidTr="00B4458B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single" w:sz="12" w:space="0" w:color="auto"/>
          </w:tcBorders>
          <w:textDirection w:val="btLr"/>
        </w:tcPr>
        <w:p w14:paraId="3505BA74" w14:textId="77777777" w:rsidR="005F3EA9" w:rsidRDefault="005F3EA9" w:rsidP="00B4458B">
          <w:pPr>
            <w:pStyle w:val="a9"/>
            <w:ind w:left="113" w:right="113"/>
          </w:pPr>
          <w:r w:rsidRPr="001C0377">
            <w:rPr>
              <w:sz w:val="20"/>
            </w:rPr>
            <w:t>Согласовано</w:t>
          </w:r>
          <w:r>
            <w:rPr>
              <w:sz w:val="20"/>
            </w:rPr>
            <w:t>:</w:t>
          </w: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37CEC4FE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12680E61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3CFC6B5E" w14:textId="77777777" w:rsidR="005F3EA9" w:rsidRDefault="005F3EA9" w:rsidP="00B4458B"/>
      </w:tc>
    </w:tr>
    <w:tr w:rsidR="005F3EA9" w14:paraId="21DC373B" w14:textId="77777777" w:rsidTr="00B4458B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  <w:textDirection w:val="btLr"/>
        </w:tcPr>
        <w:p w14:paraId="0309AF97" w14:textId="77777777" w:rsidR="005F3EA9" w:rsidRPr="001C0377" w:rsidRDefault="005F3EA9" w:rsidP="00B4458B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25A1E3E3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4EB03F80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5A80FFA5" w14:textId="77777777" w:rsidR="005F3EA9" w:rsidRDefault="005F3EA9" w:rsidP="00B4458B"/>
      </w:tc>
    </w:tr>
    <w:tr w:rsidR="005F3EA9" w14:paraId="24CB1D9A" w14:textId="77777777" w:rsidTr="00B4458B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single" w:sz="12" w:space="0" w:color="auto"/>
          </w:tcBorders>
        </w:tcPr>
        <w:p w14:paraId="183FA78E" w14:textId="77777777" w:rsidR="005F3EA9" w:rsidRDefault="005F3EA9" w:rsidP="00B4458B">
          <w:pPr>
            <w:pStyle w:val="a9"/>
          </w:pPr>
        </w:p>
      </w:tc>
      <w:tc>
        <w:tcPr>
          <w:tcW w:w="344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5D0BB33F" w14:textId="77777777" w:rsidR="005F3EA9" w:rsidRPr="001C0377" w:rsidRDefault="005F3EA9" w:rsidP="00B4458B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24E86EBA" w14:textId="77777777" w:rsidR="005F3EA9" w:rsidRPr="001C0377" w:rsidRDefault="005F3EA9" w:rsidP="00B4458B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03EC8C32" w14:textId="77777777" w:rsidR="005F3EA9" w:rsidRDefault="005F3EA9" w:rsidP="00B4458B"/>
      </w:tc>
    </w:tr>
    <w:tr w:rsidR="005F3EA9" w14:paraId="31E9B0E8" w14:textId="77777777" w:rsidTr="00B4458B">
      <w:trPr>
        <w:cantSplit/>
        <w:trHeight w:val="32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1F3B62B5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4446715A" w14:textId="77777777" w:rsidR="005F3EA9" w:rsidRPr="005F3E61" w:rsidRDefault="005F3EA9" w:rsidP="00B4458B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  <w:proofErr w:type="spellStart"/>
          <w:r w:rsidRPr="001C0377">
            <w:t>Н.контр</w:t>
          </w:r>
          <w:proofErr w:type="spellEnd"/>
          <w:r w:rsidRPr="001C0377">
            <w:t>.</w:t>
          </w:r>
        </w:p>
      </w:tc>
      <w:tc>
        <w:tcPr>
          <w:tcW w:w="37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5D775AFE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46EA9F2F" w14:textId="77777777" w:rsidR="005F3EA9" w:rsidRDefault="005F3EA9" w:rsidP="00B4458B">
          <w:pPr>
            <w:pStyle w:val="a9"/>
            <w:rPr>
              <w:lang w:val="en-US"/>
            </w:rPr>
          </w:pPr>
        </w:p>
      </w:tc>
    </w:tr>
    <w:tr w:rsidR="005F3EA9" w14:paraId="133E074E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6D347E28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1D8C87C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48FEB94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7"/>
          <w:tcBorders>
            <w:top w:val="nil"/>
            <w:left w:val="single" w:sz="12" w:space="0" w:color="auto"/>
            <w:right w:val="single" w:sz="12" w:space="0" w:color="auto"/>
          </w:tcBorders>
          <w:tcMar>
            <w:right w:w="113" w:type="dxa"/>
          </w:tcMar>
          <w:vAlign w:val="center"/>
        </w:tcPr>
        <w:p w14:paraId="604D5EE3" w14:textId="77777777" w:rsidR="005F3EA9" w:rsidRDefault="005F3EA9" w:rsidP="00B4458B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5F3EA9" w14:paraId="75466B2E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4DAAF0D6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1E60FBE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1F6C93C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392DB23" w14:textId="77777777" w:rsidR="005F3EA9" w:rsidRPr="001C0377" w:rsidRDefault="005F3EA9" w:rsidP="00B4458B">
          <w:pPr>
            <w:pStyle w:val="a9"/>
            <w:spacing w:before="0"/>
            <w:jc w:val="center"/>
          </w:pPr>
          <w:proofErr w:type="spellStart"/>
          <w:r>
            <w:t>Изм.внес</w:t>
          </w:r>
          <w:proofErr w:type="spellEnd"/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3EDAD79" w14:textId="19621D51" w:rsidR="005F3EA9" w:rsidRPr="005F3E61" w:rsidRDefault="005F6486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3" w:name="gt_izm"/>
          <w:bookmarkEnd w:id="3"/>
          <w:r>
            <w:rPr>
              <w:sz w:val="16"/>
              <w:lang w:val="en-US"/>
            </w:rPr>
            <w:t>Петров Д.В.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024DA0B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0CD9EBA" w14:textId="26F12C25" w:rsidR="005F3EA9" w:rsidRPr="00EF6BC3" w:rsidRDefault="00EF6BC3" w:rsidP="00EF6BC3">
          <w:pPr>
            <w:pStyle w:val="a9"/>
            <w:spacing w:before="0"/>
            <w:jc w:val="center"/>
            <w:rPr>
              <w:sz w:val="16"/>
            </w:rPr>
          </w:pPr>
          <w:bookmarkStart w:id="4" w:name="gt_izm_d"/>
          <w:bookmarkEnd w:id="4"/>
          <w:r>
            <w:rPr>
              <w:sz w:val="16"/>
              <w:lang w:val="en-US"/>
            </w:rPr>
            <w:t>01</w:t>
          </w:r>
          <w:r w:rsidR="005F6486">
            <w:rPr>
              <w:sz w:val="16"/>
              <w:lang w:val="en-US"/>
            </w:rPr>
            <w:t>.2</w:t>
          </w:r>
          <w:r>
            <w:rPr>
              <w:sz w:val="16"/>
            </w:rPr>
            <w:t>5</w:t>
          </w:r>
        </w:p>
      </w:tc>
      <w:tc>
        <w:tcPr>
          <w:tcW w:w="51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B4F3165" w14:textId="77777777" w:rsidR="005F3EA9" w:rsidRDefault="00354939" w:rsidP="00B4458B">
          <w:pPr>
            <w:pStyle w:val="a9"/>
            <w:spacing w:before="40" w:after="40"/>
            <w:jc w:val="center"/>
            <w:rPr>
              <w:b/>
              <w:caps/>
              <w:spacing w:val="20"/>
              <w:position w:val="18"/>
              <w:sz w:val="20"/>
              <w:szCs w:val="20"/>
            </w:rPr>
          </w:pPr>
          <w:r>
            <w:rPr>
              <w:b/>
              <w:caps/>
              <w:noProof/>
              <w:sz w:val="24"/>
            </w:rPr>
            <w:drawing>
              <wp:inline distT="0" distB="0" distL="0" distR="0" wp14:anchorId="245C150E" wp14:editId="7BA0865C">
                <wp:extent cx="581025" cy="381000"/>
                <wp:effectExtent l="0" t="0" r="9525" b="0"/>
                <wp:docPr id="10" name="Рисунок 10" descr="mst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mst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3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5F3EA9">
            <w:rPr>
              <w:b/>
              <w:caps/>
              <w:sz w:val="24"/>
            </w:rPr>
            <w:t xml:space="preserve">   </w:t>
          </w:r>
          <w:r w:rsidR="005F3EA9" w:rsidRPr="0068598F">
            <w:rPr>
              <w:b/>
              <w:caps/>
              <w:spacing w:val="20"/>
              <w:position w:val="18"/>
              <w:sz w:val="20"/>
              <w:szCs w:val="20"/>
            </w:rPr>
            <w:t>МОРСТРОЙТЕХНОЛОГИЯ</w:t>
          </w:r>
        </w:p>
        <w:p w14:paraId="4826B1DA" w14:textId="77777777" w:rsidR="005F3EA9" w:rsidRPr="00846A6F" w:rsidRDefault="005F3EA9" w:rsidP="00B4458B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F81E0F3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</w:t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9F7B36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Листов</w:t>
          </w:r>
        </w:p>
      </w:tc>
    </w:tr>
    <w:tr w:rsidR="005F3EA9" w14:paraId="2704862F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298AB62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979D18D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168E596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03CA3C1" w14:textId="77777777" w:rsidR="005F3EA9" w:rsidRPr="005F3EA9" w:rsidRDefault="005F3EA9" w:rsidP="00B4458B">
          <w:pPr>
            <w:pStyle w:val="a9"/>
            <w:spacing w:before="0"/>
            <w:jc w:val="center"/>
          </w:pPr>
          <w:r>
            <w:t>Составил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162EB0C" w14:textId="26958E1F" w:rsidR="005F3EA9" w:rsidRPr="005F3E61" w:rsidRDefault="005F6486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5" w:name="gt_sost"/>
          <w:bookmarkEnd w:id="5"/>
          <w:r>
            <w:rPr>
              <w:sz w:val="16"/>
              <w:lang w:val="en-US"/>
            </w:rPr>
            <w:t>Петров Д.В.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ADFED39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B9C7097" w14:textId="54009A7B" w:rsidR="005F3EA9" w:rsidRPr="00EF6BC3" w:rsidRDefault="005F6486" w:rsidP="00EF6BC3">
          <w:pPr>
            <w:pStyle w:val="a9"/>
            <w:spacing w:before="0"/>
            <w:jc w:val="center"/>
            <w:rPr>
              <w:sz w:val="16"/>
            </w:rPr>
          </w:pPr>
          <w:bookmarkStart w:id="6" w:name="gt_sost_d"/>
          <w:bookmarkEnd w:id="6"/>
          <w:r>
            <w:rPr>
              <w:sz w:val="16"/>
              <w:lang w:val="en-US"/>
            </w:rPr>
            <w:t>0</w:t>
          </w:r>
          <w:r w:rsidR="00EF6BC3">
            <w:rPr>
              <w:sz w:val="16"/>
            </w:rPr>
            <w:t>1</w:t>
          </w:r>
          <w:r>
            <w:rPr>
              <w:sz w:val="16"/>
              <w:lang w:val="en-US"/>
            </w:rPr>
            <w:t>.2</w:t>
          </w:r>
          <w:r w:rsidR="00EF6BC3">
            <w:rPr>
              <w:sz w:val="16"/>
            </w:rPr>
            <w:t>5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B97F75F" w14:textId="77777777" w:rsidR="005F3EA9" w:rsidRDefault="005F3EA9" w:rsidP="00B4458B">
          <w:pPr>
            <w:pStyle w:val="a9"/>
            <w:spacing w:before="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FF9B8EC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A382588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5F3EA9" w14:paraId="5FAAFE3B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739C804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5F12CE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053A9E7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4A9C78D" w14:textId="77777777" w:rsidR="005F3EA9" w:rsidRPr="001C0377" w:rsidRDefault="005F3EA9" w:rsidP="00B4458B">
          <w:pPr>
            <w:pStyle w:val="a9"/>
            <w:spacing w:before="0"/>
            <w:jc w:val="center"/>
          </w:pPr>
          <w:r>
            <w:t>ГИП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05954BF" w14:textId="4C60FFC5" w:rsidR="005F3EA9" w:rsidRPr="005F3E61" w:rsidRDefault="005F6486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7" w:name="gt_gip"/>
          <w:bookmarkEnd w:id="7"/>
          <w:r>
            <w:rPr>
              <w:sz w:val="16"/>
              <w:lang w:val="en-US"/>
            </w:rPr>
            <w:t>Богун А.И.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E150C23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87F7202" w14:textId="75FAE772" w:rsidR="005F3EA9" w:rsidRPr="005F3E61" w:rsidRDefault="005F6486" w:rsidP="00EF6BC3">
          <w:pPr>
            <w:pStyle w:val="a9"/>
            <w:spacing w:before="0"/>
            <w:jc w:val="center"/>
            <w:rPr>
              <w:sz w:val="16"/>
            </w:rPr>
          </w:pPr>
          <w:bookmarkStart w:id="8" w:name="gt_gip_d"/>
          <w:bookmarkEnd w:id="8"/>
          <w:r>
            <w:rPr>
              <w:sz w:val="16"/>
            </w:rPr>
            <w:t>0</w:t>
          </w:r>
          <w:r w:rsidR="00EF6BC3">
            <w:rPr>
              <w:sz w:val="16"/>
            </w:rPr>
            <w:t>1</w:t>
          </w:r>
          <w:r>
            <w:rPr>
              <w:sz w:val="16"/>
            </w:rPr>
            <w:t>.2</w:t>
          </w:r>
          <w:r w:rsidR="00EF6BC3">
            <w:rPr>
              <w:sz w:val="16"/>
            </w:rPr>
            <w:t>5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C4581A7" w14:textId="77777777" w:rsidR="005F3EA9" w:rsidRDefault="005F3EA9" w:rsidP="00B4458B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vMerge w:val="restart"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718BD615" w14:textId="57591EA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 w:rsidR="00EF6BC3">
            <w:rPr>
              <w:rStyle w:val="af1"/>
              <w:noProof/>
              <w:sz w:val="22"/>
            </w:rPr>
            <w:t>1</w:t>
          </w:r>
          <w:r w:rsidRPr="005F3E61">
            <w:rPr>
              <w:rStyle w:val="af1"/>
              <w:sz w:val="22"/>
            </w:rPr>
            <w:fldChar w:fldCharType="end"/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CA0CB7B" w14:textId="597AB850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>
            <w:rPr>
              <w:rStyle w:val="af1"/>
            </w:rPr>
            <w:fldChar w:fldCharType="begin"/>
          </w:r>
          <w:r>
            <w:rPr>
              <w:rStyle w:val="af1"/>
            </w:rPr>
            <w:instrText xml:space="preserve"> NUMPAGES </w:instrText>
          </w:r>
          <w:r>
            <w:rPr>
              <w:rStyle w:val="af1"/>
            </w:rPr>
            <w:fldChar w:fldCharType="separate"/>
          </w:r>
          <w:r w:rsidR="00EF6BC3">
            <w:rPr>
              <w:rStyle w:val="af1"/>
              <w:noProof/>
            </w:rPr>
            <w:t>1</w:t>
          </w:r>
          <w:r>
            <w:rPr>
              <w:rStyle w:val="af1"/>
            </w:rPr>
            <w:fldChar w:fldCharType="end"/>
          </w:r>
        </w:p>
      </w:tc>
    </w:tr>
    <w:tr w:rsidR="005F3EA9" w14:paraId="7828D81D" w14:textId="77777777" w:rsidTr="00B4458B">
      <w:trPr>
        <w:cantSplit/>
        <w:trHeight w:hRule="exact" w:val="284"/>
      </w:trPr>
      <w:tc>
        <w:tcPr>
          <w:tcW w:w="384" w:type="dxa"/>
          <w:vMerge/>
          <w:tcBorders>
            <w:left w:val="nil"/>
            <w:bottom w:val="nil"/>
            <w:right w:val="single" w:sz="12" w:space="0" w:color="auto"/>
          </w:tcBorders>
        </w:tcPr>
        <w:p w14:paraId="3DE80163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88A18A5" w14:textId="77777777" w:rsidR="005F3EA9" w:rsidRDefault="005F3EA9" w:rsidP="00B4458B">
          <w:pPr>
            <w:pStyle w:val="a9"/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4E03813" w14:textId="77777777" w:rsidR="005F3EA9" w:rsidRDefault="005F3EA9" w:rsidP="00B4458B">
          <w:pPr>
            <w:pStyle w:val="a9"/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8D40B58" w14:textId="77777777" w:rsidR="005F3EA9" w:rsidRPr="001C0377" w:rsidRDefault="005F3EA9" w:rsidP="00B4458B">
          <w:pPr>
            <w:pStyle w:val="a7"/>
            <w:spacing w:before="0" w:after="0"/>
            <w:rPr>
              <w:sz w:val="18"/>
              <w:szCs w:val="16"/>
            </w:rPr>
          </w:pPr>
          <w:r>
            <w:rPr>
              <w:sz w:val="18"/>
              <w:szCs w:val="16"/>
            </w:rPr>
            <w:t>Утв.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9C3EBAA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C34912F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7B262EF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15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18A40C4" w14:textId="77777777" w:rsidR="005F3EA9" w:rsidRDefault="005F3EA9" w:rsidP="00B4458B">
          <w:pPr>
            <w:pStyle w:val="a9"/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5FE38627" w14:textId="77777777" w:rsidR="005F3EA9" w:rsidRDefault="005F3EA9" w:rsidP="00B4458B">
          <w:pPr>
            <w:pStyle w:val="a9"/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69E7630" w14:textId="77777777" w:rsidR="005F3EA9" w:rsidRDefault="005F3EA9" w:rsidP="00B4458B">
          <w:pPr>
            <w:pStyle w:val="a9"/>
          </w:pPr>
        </w:p>
      </w:tc>
    </w:tr>
  </w:tbl>
  <w:p w14:paraId="51F7D814" w14:textId="77777777" w:rsidR="005F3EA9" w:rsidRDefault="005F3EA9" w:rsidP="005F3EA9">
    <w:pPr>
      <w:pStyle w:val="a9"/>
      <w:spacing w:before="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24025" w14:textId="77777777" w:rsidR="00A942E8" w:rsidRDefault="00A942E8">
      <w:r>
        <w:separator/>
      </w:r>
    </w:p>
  </w:footnote>
  <w:footnote w:type="continuationSeparator" w:id="0">
    <w:p w14:paraId="45B61048" w14:textId="77777777" w:rsidR="00A942E8" w:rsidRDefault="00A9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854D116"/>
    <w:lvl w:ilvl="0">
      <w:start w:val="1"/>
      <w:numFmt w:val="decimal"/>
      <w:pStyle w:val="5"/>
      <w:lvlText w:val="%1)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CAAD9A"/>
    <w:lvl w:ilvl="0">
      <w:start w:val="1"/>
      <w:numFmt w:val="decimal"/>
      <w:pStyle w:val="4"/>
      <w:lvlText w:val="%1)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6A55E4"/>
    <w:lvl w:ilvl="0">
      <w:start w:val="1"/>
      <w:numFmt w:val="decimal"/>
      <w:pStyle w:val="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943B64"/>
    <w:lvl w:ilvl="0">
      <w:start w:val="1"/>
      <w:numFmt w:val="decimal"/>
      <w:pStyle w:val="2"/>
      <w:lvlText w:val="%1)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F665DC"/>
    <w:lvl w:ilvl="0">
      <w:start w:val="1"/>
      <w:numFmt w:val="bullet"/>
      <w:pStyle w:val="50"/>
      <w:lvlText w:val=""/>
      <w:lvlJc w:val="left"/>
      <w:pPr>
        <w:tabs>
          <w:tab w:val="num" w:pos="1492"/>
        </w:tabs>
        <w:ind w:left="1489" w:hanging="357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6A8812"/>
    <w:lvl w:ilvl="0">
      <w:start w:val="1"/>
      <w:numFmt w:val="bullet"/>
      <w:pStyle w:val="40"/>
      <w:lvlText w:val=""/>
      <w:lvlJc w:val="left"/>
      <w:pPr>
        <w:tabs>
          <w:tab w:val="num" w:pos="1789"/>
        </w:tabs>
        <w:ind w:left="1786" w:hanging="357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705DDC"/>
    <w:lvl w:ilvl="0">
      <w:start w:val="1"/>
      <w:numFmt w:val="bullet"/>
      <w:pStyle w:val="30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4C83EF8"/>
    <w:lvl w:ilvl="0">
      <w:start w:val="1"/>
      <w:numFmt w:val="bullet"/>
      <w:pStyle w:val="20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8F62C2C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86D78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4985F29"/>
    <w:multiLevelType w:val="multilevel"/>
    <w:tmpl w:val="3A5E7790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86"/>
    <w:rsid w:val="00072B51"/>
    <w:rsid w:val="000A15FE"/>
    <w:rsid w:val="000B62B8"/>
    <w:rsid w:val="001C0377"/>
    <w:rsid w:val="00354939"/>
    <w:rsid w:val="005F3E61"/>
    <w:rsid w:val="005F3EA9"/>
    <w:rsid w:val="005F6486"/>
    <w:rsid w:val="00650EA6"/>
    <w:rsid w:val="0068598F"/>
    <w:rsid w:val="00690102"/>
    <w:rsid w:val="00696DDD"/>
    <w:rsid w:val="006F66F4"/>
    <w:rsid w:val="00785706"/>
    <w:rsid w:val="00846A6F"/>
    <w:rsid w:val="008F6BC5"/>
    <w:rsid w:val="00A942E8"/>
    <w:rsid w:val="00B3300F"/>
    <w:rsid w:val="00D637C0"/>
    <w:rsid w:val="00D97A9B"/>
    <w:rsid w:val="00E14487"/>
    <w:rsid w:val="00E225CC"/>
    <w:rsid w:val="00E523C6"/>
    <w:rsid w:val="00ED3F3C"/>
    <w:rsid w:val="00EF4B41"/>
    <w:rsid w:val="00EF6BC3"/>
    <w:rsid w:val="00F140F4"/>
    <w:rsid w:val="00F41C96"/>
    <w:rsid w:val="00FC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28CCD1"/>
  <w15:docId w15:val="{30B9B718-861C-4B38-8A41-DBA71D4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90102"/>
    <w:pPr>
      <w:spacing w:before="120"/>
      <w:ind w:firstLine="709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1"/>
    <w:next w:val="a2"/>
    <w:qFormat/>
    <w:pPr>
      <w:keepNext/>
      <w:keepLines/>
      <w:pageBreakBefore/>
      <w:numPr>
        <w:numId w:val="1"/>
      </w:numPr>
      <w:spacing w:before="480" w:after="240"/>
      <w:jc w:val="left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1"/>
    <w:next w:val="a2"/>
    <w:qFormat/>
    <w:pPr>
      <w:pageBreakBefore w:val="0"/>
      <w:numPr>
        <w:ilvl w:val="1"/>
      </w:numPr>
      <w:tabs>
        <w:tab w:val="left" w:pos="1361"/>
      </w:tabs>
      <w:spacing w:before="360"/>
      <w:ind w:left="1287" w:hanging="578"/>
      <w:outlineLvl w:val="1"/>
    </w:pPr>
    <w:rPr>
      <w:bCs w:val="0"/>
      <w:i/>
      <w:iCs/>
      <w:szCs w:val="28"/>
    </w:rPr>
  </w:style>
  <w:style w:type="paragraph" w:styleId="31">
    <w:name w:val="heading 3"/>
    <w:basedOn w:val="21"/>
    <w:next w:val="a2"/>
    <w:qFormat/>
    <w:pPr>
      <w:numPr>
        <w:ilvl w:val="2"/>
      </w:numPr>
      <w:tabs>
        <w:tab w:val="clear" w:pos="1361"/>
      </w:tabs>
      <w:spacing w:before="240" w:after="120"/>
      <w:ind w:left="0" w:firstLine="709"/>
      <w:outlineLvl w:val="2"/>
    </w:pPr>
    <w:rPr>
      <w:bCs/>
      <w:i w:val="0"/>
      <w:sz w:val="26"/>
      <w:szCs w:val="26"/>
    </w:rPr>
  </w:style>
  <w:style w:type="paragraph" w:styleId="41">
    <w:name w:val="heading 4"/>
    <w:basedOn w:val="31"/>
    <w:next w:val="a2"/>
    <w:qFormat/>
    <w:pPr>
      <w:numPr>
        <w:ilvl w:val="3"/>
      </w:numPr>
      <w:tabs>
        <w:tab w:val="clear" w:pos="1573"/>
        <w:tab w:val="left" w:pos="1758"/>
      </w:tabs>
      <w:spacing w:before="200"/>
      <w:ind w:left="0" w:firstLine="709"/>
      <w:outlineLvl w:val="3"/>
    </w:pPr>
    <w:rPr>
      <w:i/>
      <w:iCs w:val="0"/>
      <w:szCs w:val="28"/>
    </w:rPr>
  </w:style>
  <w:style w:type="paragraph" w:styleId="51">
    <w:name w:val="heading 5"/>
    <w:basedOn w:val="41"/>
    <w:next w:val="a2"/>
    <w:qFormat/>
    <w:pPr>
      <w:numPr>
        <w:ilvl w:val="4"/>
      </w:numPr>
      <w:tabs>
        <w:tab w:val="clear" w:pos="1717"/>
        <w:tab w:val="clear" w:pos="1758"/>
        <w:tab w:val="left" w:pos="1247"/>
      </w:tabs>
      <w:spacing w:before="240"/>
      <w:ind w:left="0" w:firstLine="0"/>
      <w:outlineLvl w:val="4"/>
    </w:pPr>
    <w:rPr>
      <w:i w:val="0"/>
      <w:iCs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Body Text 3"/>
    <w:basedOn w:val="22"/>
    <w:pPr>
      <w:spacing w:line="480" w:lineRule="auto"/>
    </w:pPr>
    <w:rPr>
      <w:szCs w:val="16"/>
    </w:rPr>
  </w:style>
  <w:style w:type="paragraph" w:customStyle="1" w:styleId="a6">
    <w:name w:val="Таблица"/>
    <w:basedOn w:val="a7"/>
    <w:rsid w:val="00696DDD"/>
    <w:rPr>
      <w:lang w:val="en-US"/>
    </w:rPr>
  </w:style>
  <w:style w:type="paragraph" w:styleId="a2">
    <w:name w:val="Body Text"/>
    <w:basedOn w:val="a1"/>
  </w:style>
  <w:style w:type="paragraph" w:styleId="a8">
    <w:name w:val="header"/>
    <w:basedOn w:val="a1"/>
    <w:pPr>
      <w:ind w:firstLine="0"/>
      <w:jc w:val="left"/>
    </w:pPr>
    <w:rPr>
      <w:sz w:val="20"/>
    </w:rPr>
  </w:style>
  <w:style w:type="paragraph" w:styleId="a9">
    <w:name w:val="footer"/>
    <w:basedOn w:val="a1"/>
    <w:pPr>
      <w:ind w:firstLine="0"/>
      <w:jc w:val="left"/>
    </w:pPr>
    <w:rPr>
      <w:sz w:val="18"/>
    </w:rPr>
  </w:style>
  <w:style w:type="paragraph" w:customStyle="1" w:styleId="10">
    <w:name w:val="Заголовок1"/>
    <w:basedOn w:val="a2"/>
    <w:next w:val="a2"/>
    <w:rsid w:val="00696DDD"/>
    <w:pPr>
      <w:keepNext/>
      <w:keepLines/>
      <w:spacing w:before="360" w:after="360"/>
      <w:ind w:firstLine="0"/>
      <w:jc w:val="center"/>
    </w:pPr>
    <w:rPr>
      <w:b/>
      <w:caps/>
      <w:sz w:val="28"/>
    </w:rPr>
  </w:style>
  <w:style w:type="paragraph" w:styleId="aa">
    <w:name w:val="envelope address"/>
    <w:basedOn w:val="a1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b">
    <w:name w:val="Date"/>
    <w:basedOn w:val="a1"/>
    <w:next w:val="a1"/>
  </w:style>
  <w:style w:type="paragraph" w:styleId="ac">
    <w:name w:val="toa heading"/>
    <w:basedOn w:val="a1"/>
    <w:next w:val="a1"/>
    <w:semiHidden/>
    <w:rPr>
      <w:rFonts w:cs="Arial"/>
      <w:b/>
      <w:bCs/>
    </w:rPr>
  </w:style>
  <w:style w:type="paragraph" w:styleId="ad">
    <w:name w:val="Body Text First Indent"/>
    <w:basedOn w:val="a2"/>
    <w:pPr>
      <w:ind w:firstLine="567"/>
    </w:pPr>
  </w:style>
  <w:style w:type="paragraph" w:styleId="ae">
    <w:name w:val="Body Text Indent"/>
    <w:basedOn w:val="a1"/>
    <w:pPr>
      <w:ind w:left="283"/>
    </w:pPr>
  </w:style>
  <w:style w:type="paragraph" w:styleId="23">
    <w:name w:val="Body Text First Indent 2"/>
    <w:basedOn w:val="ae"/>
    <w:pPr>
      <w:ind w:left="284" w:firstLine="567"/>
    </w:pPr>
  </w:style>
  <w:style w:type="paragraph" w:styleId="a0">
    <w:name w:val="List Bullet"/>
    <w:basedOn w:val="a1"/>
    <w:rsid w:val="00696DDD"/>
    <w:pPr>
      <w:numPr>
        <w:numId w:val="2"/>
      </w:numPr>
    </w:pPr>
  </w:style>
  <w:style w:type="paragraph" w:styleId="20">
    <w:name w:val="List Bullet 2"/>
    <w:basedOn w:val="a0"/>
    <w:rsid w:val="00696DDD"/>
    <w:pPr>
      <w:numPr>
        <w:numId w:val="3"/>
      </w:numPr>
      <w:tabs>
        <w:tab w:val="clear" w:pos="717"/>
        <w:tab w:val="num" w:pos="993"/>
      </w:tabs>
      <w:ind w:left="993" w:hanging="284"/>
    </w:pPr>
  </w:style>
  <w:style w:type="paragraph" w:styleId="30">
    <w:name w:val="List Bullet 3"/>
    <w:basedOn w:val="2"/>
    <w:rsid w:val="00696DDD"/>
    <w:pPr>
      <w:numPr>
        <w:numId w:val="4"/>
      </w:numPr>
      <w:tabs>
        <w:tab w:val="clear" w:pos="907"/>
        <w:tab w:val="clear" w:pos="1074"/>
        <w:tab w:val="left" w:pos="1276"/>
      </w:tabs>
      <w:ind w:left="1276" w:hanging="283"/>
    </w:pPr>
  </w:style>
  <w:style w:type="paragraph" w:styleId="40">
    <w:name w:val="List Bullet 4"/>
    <w:basedOn w:val="30"/>
    <w:pPr>
      <w:numPr>
        <w:numId w:val="5"/>
      </w:numPr>
      <w:tabs>
        <w:tab w:val="clear" w:pos="1789"/>
        <w:tab w:val="left" w:pos="1429"/>
      </w:tabs>
      <w:ind w:left="1429"/>
    </w:pPr>
  </w:style>
  <w:style w:type="paragraph" w:styleId="50">
    <w:name w:val="List Bullet 5"/>
    <w:basedOn w:val="4"/>
    <w:pPr>
      <w:numPr>
        <w:numId w:val="6"/>
      </w:numPr>
      <w:tabs>
        <w:tab w:val="clear" w:pos="1492"/>
        <w:tab w:val="left" w:pos="1786"/>
      </w:tabs>
      <w:ind w:left="1786"/>
    </w:pPr>
  </w:style>
  <w:style w:type="paragraph" w:styleId="af">
    <w:name w:val="Title"/>
    <w:basedOn w:val="10"/>
    <w:next w:val="a2"/>
    <w:qFormat/>
    <w:rPr>
      <w:rFonts w:cs="Arial"/>
      <w:bCs/>
      <w:szCs w:val="32"/>
    </w:rPr>
  </w:style>
  <w:style w:type="paragraph" w:styleId="af0">
    <w:name w:val="caption"/>
    <w:basedOn w:val="a1"/>
    <w:next w:val="a1"/>
    <w:qFormat/>
    <w:pPr>
      <w:keepNext/>
      <w:keepLines/>
      <w:jc w:val="left"/>
    </w:pPr>
    <w:rPr>
      <w:b/>
      <w:bCs/>
      <w:sz w:val="28"/>
      <w:szCs w:val="20"/>
    </w:rPr>
  </w:style>
  <w:style w:type="character" w:styleId="af1">
    <w:name w:val="page number"/>
    <w:basedOn w:val="a3"/>
    <w:rPr>
      <w:sz w:val="20"/>
    </w:rPr>
  </w:style>
  <w:style w:type="paragraph" w:styleId="24">
    <w:name w:val="envelope return"/>
    <w:basedOn w:val="a1"/>
    <w:rPr>
      <w:rFonts w:cs="Arial"/>
      <w:sz w:val="20"/>
      <w:szCs w:val="20"/>
    </w:rPr>
  </w:style>
  <w:style w:type="paragraph" w:styleId="22">
    <w:name w:val="Body Text 2"/>
    <w:basedOn w:val="a2"/>
    <w:pPr>
      <w:spacing w:line="360" w:lineRule="auto"/>
    </w:pPr>
  </w:style>
  <w:style w:type="paragraph" w:styleId="25">
    <w:name w:val="Body Text Indent 2"/>
    <w:basedOn w:val="22"/>
    <w:pPr>
      <w:ind w:left="284"/>
    </w:pPr>
  </w:style>
  <w:style w:type="paragraph" w:styleId="33">
    <w:name w:val="Body Text Indent 3"/>
    <w:basedOn w:val="32"/>
    <w:pPr>
      <w:ind w:left="284"/>
    </w:pPr>
  </w:style>
  <w:style w:type="paragraph" w:styleId="af2">
    <w:name w:val="Subtitle"/>
    <w:basedOn w:val="a2"/>
    <w:next w:val="a2"/>
    <w:qFormat/>
    <w:pPr>
      <w:keepNext/>
      <w:ind w:left="567" w:firstLine="0"/>
      <w:jc w:val="left"/>
    </w:pPr>
    <w:rPr>
      <w:rFonts w:cs="Arial"/>
      <w:b/>
      <w:i/>
      <w:sz w:val="28"/>
    </w:rPr>
  </w:style>
  <w:style w:type="paragraph" w:styleId="af3">
    <w:name w:val="Salutation"/>
    <w:basedOn w:val="a1"/>
    <w:next w:val="a1"/>
    <w:pPr>
      <w:ind w:left="851"/>
    </w:pPr>
  </w:style>
  <w:style w:type="paragraph" w:styleId="11">
    <w:name w:val="index 1"/>
    <w:basedOn w:val="a1"/>
    <w:next w:val="a1"/>
    <w:autoRedefine/>
    <w:semiHidden/>
    <w:pPr>
      <w:ind w:left="260" w:hanging="260"/>
    </w:pPr>
  </w:style>
  <w:style w:type="paragraph" w:styleId="af4">
    <w:name w:val="index heading"/>
    <w:basedOn w:val="a1"/>
    <w:next w:val="11"/>
    <w:semiHidden/>
    <w:rPr>
      <w:rFonts w:cs="Arial"/>
      <w:b/>
      <w:bCs/>
    </w:rPr>
  </w:style>
  <w:style w:type="paragraph" w:styleId="af5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af6">
    <w:name w:val="E-mail Signature"/>
    <w:basedOn w:val="a1"/>
  </w:style>
  <w:style w:type="paragraph" w:styleId="2">
    <w:name w:val="List Number 2"/>
    <w:basedOn w:val="a"/>
    <w:pPr>
      <w:numPr>
        <w:numId w:val="8"/>
      </w:numPr>
      <w:tabs>
        <w:tab w:val="clear" w:pos="454"/>
        <w:tab w:val="clear" w:pos="643"/>
        <w:tab w:val="left" w:pos="907"/>
      </w:tabs>
      <w:ind w:left="908" w:hanging="454"/>
    </w:pPr>
  </w:style>
  <w:style w:type="paragraph" w:styleId="4">
    <w:name w:val="List Number 4"/>
    <w:basedOn w:val="3"/>
    <w:pPr>
      <w:numPr>
        <w:numId w:val="9"/>
      </w:numPr>
      <w:tabs>
        <w:tab w:val="clear" w:pos="1209"/>
      </w:tabs>
      <w:ind w:left="1815" w:hanging="454"/>
    </w:pPr>
  </w:style>
  <w:style w:type="paragraph" w:customStyle="1" w:styleId="af7">
    <w:name w:val="Список бюл."/>
    <w:basedOn w:val="a0"/>
  </w:style>
  <w:style w:type="paragraph" w:customStyle="1" w:styleId="26">
    <w:name w:val="Список бюл.2"/>
    <w:basedOn w:val="20"/>
  </w:style>
  <w:style w:type="paragraph" w:customStyle="1" w:styleId="34">
    <w:name w:val="Список бюл.3"/>
    <w:basedOn w:val="30"/>
  </w:style>
  <w:style w:type="paragraph" w:customStyle="1" w:styleId="42">
    <w:name w:val="Список бюл.4"/>
    <w:basedOn w:val="40"/>
  </w:style>
  <w:style w:type="paragraph" w:customStyle="1" w:styleId="52">
    <w:name w:val="Список бюл.5"/>
    <w:basedOn w:val="50"/>
  </w:style>
  <w:style w:type="paragraph" w:customStyle="1" w:styleId="af8">
    <w:name w:val="Список нум."/>
    <w:basedOn w:val="a"/>
  </w:style>
  <w:style w:type="paragraph" w:styleId="a">
    <w:name w:val="List Number"/>
    <w:basedOn w:val="a1"/>
    <w:pPr>
      <w:numPr>
        <w:numId w:val="7"/>
      </w:numPr>
      <w:tabs>
        <w:tab w:val="clear" w:pos="360"/>
        <w:tab w:val="left" w:pos="454"/>
      </w:tabs>
      <w:ind w:left="454" w:hanging="454"/>
      <w:jc w:val="left"/>
    </w:pPr>
  </w:style>
  <w:style w:type="paragraph" w:styleId="3">
    <w:name w:val="List Number 3"/>
    <w:basedOn w:val="2"/>
    <w:pPr>
      <w:numPr>
        <w:numId w:val="11"/>
      </w:numPr>
      <w:tabs>
        <w:tab w:val="clear" w:pos="926"/>
        <w:tab w:val="left" w:pos="1361"/>
      </w:tabs>
      <w:ind w:left="1361" w:hanging="454"/>
    </w:pPr>
  </w:style>
  <w:style w:type="paragraph" w:styleId="5">
    <w:name w:val="List Number 5"/>
    <w:basedOn w:val="4"/>
    <w:pPr>
      <w:numPr>
        <w:numId w:val="10"/>
      </w:numPr>
      <w:tabs>
        <w:tab w:val="clear" w:pos="1361"/>
        <w:tab w:val="clear" w:pos="1492"/>
        <w:tab w:val="left" w:pos="2268"/>
      </w:tabs>
      <w:ind w:left="2268" w:hanging="454"/>
    </w:pPr>
  </w:style>
  <w:style w:type="paragraph" w:customStyle="1" w:styleId="27">
    <w:name w:val="Список нум.2"/>
    <w:basedOn w:val="2"/>
  </w:style>
  <w:style w:type="paragraph" w:customStyle="1" w:styleId="35">
    <w:name w:val="Список нум.3"/>
    <w:basedOn w:val="3"/>
  </w:style>
  <w:style w:type="paragraph" w:customStyle="1" w:styleId="43">
    <w:name w:val="Список нум.4"/>
    <w:basedOn w:val="4"/>
  </w:style>
  <w:style w:type="paragraph" w:customStyle="1" w:styleId="53">
    <w:name w:val="Список нум.5"/>
    <w:basedOn w:val="5"/>
  </w:style>
  <w:style w:type="paragraph" w:customStyle="1" w:styleId="a7">
    <w:name w:val="Основной текст таблицы"/>
    <w:basedOn w:val="a2"/>
    <w:rsid w:val="00696DDD"/>
    <w:pPr>
      <w:spacing w:before="40" w:after="40"/>
      <w:ind w:firstLine="0"/>
      <w:jc w:val="center"/>
    </w:pPr>
    <w:rPr>
      <w:sz w:val="22"/>
    </w:rPr>
  </w:style>
  <w:style w:type="paragraph" w:customStyle="1" w:styleId="af9">
    <w:name w:val="Номер таблицы"/>
    <w:basedOn w:val="a2"/>
    <w:next w:val="a7"/>
    <w:pPr>
      <w:keepNext/>
      <w:keepLines/>
      <w:tabs>
        <w:tab w:val="left" w:pos="1843"/>
      </w:tabs>
      <w:ind w:left="1843" w:hanging="1843"/>
      <w:jc w:val="left"/>
    </w:pPr>
    <w:rPr>
      <w:b/>
    </w:rPr>
  </w:style>
  <w:style w:type="paragraph" w:customStyle="1" w:styleId="afa">
    <w:name w:val="Заголовок таблицы"/>
    <w:basedOn w:val="af9"/>
    <w:next w:val="a7"/>
  </w:style>
  <w:style w:type="table" w:styleId="afb">
    <w:name w:val="Table Grid"/>
    <w:basedOn w:val="a4"/>
    <w:rsid w:val="0068598F"/>
    <w:pPr>
      <w:spacing w:before="12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"/>
    <w:basedOn w:val="a1"/>
    <w:rsid w:val="0068598F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d">
    <w:name w:val="Balloon Text"/>
    <w:basedOn w:val="a1"/>
    <w:link w:val="afe"/>
    <w:rsid w:val="000A15FE"/>
    <w:pPr>
      <w:spacing w:before="0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3"/>
    <w:link w:val="afd"/>
    <w:rsid w:val="000A15FE"/>
    <w:rPr>
      <w:rFonts w:ascii="Tahoma" w:hAnsi="Tahoma" w:cs="Tahoma"/>
      <w:sz w:val="16"/>
      <w:szCs w:val="16"/>
    </w:rPr>
  </w:style>
  <w:style w:type="paragraph" w:customStyle="1" w:styleId="aff">
    <w:name w:val="Новый абзац"/>
    <w:basedOn w:val="a1"/>
    <w:link w:val="28"/>
    <w:rsid w:val="000B62B8"/>
    <w:pPr>
      <w:spacing w:before="0" w:after="120"/>
      <w:ind w:firstLine="567"/>
    </w:pPr>
    <w:rPr>
      <w:szCs w:val="20"/>
    </w:rPr>
  </w:style>
  <w:style w:type="character" w:customStyle="1" w:styleId="28">
    <w:name w:val="Новый абзац Знак2"/>
    <w:link w:val="aff"/>
    <w:locked/>
    <w:rsid w:val="000B62B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fficetemp\Stamps\&#1048;&#1079;&#1084;&#1077;&#1085;&#1077;&#1085;&#1080;&#1077;%20&#1090;&#1086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B769-4B0F-4585-8179-BB4014A8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Изменение тома</Template>
  <TotalTime>13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LMP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Дмитрий Владимирович</dc:creator>
  <cp:lastModifiedBy>Юрченко Ольга Петровна \ Olga Iurchenko</cp:lastModifiedBy>
  <cp:revision>8</cp:revision>
  <cp:lastPrinted>2024-02-09T12:09:00Z</cp:lastPrinted>
  <dcterms:created xsi:type="dcterms:W3CDTF">2024-02-09T11:36:00Z</dcterms:created>
  <dcterms:modified xsi:type="dcterms:W3CDTF">2025-01-10T09:58:00Z</dcterms:modified>
</cp:coreProperties>
</file>